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752AC" w14:textId="77777777" w:rsidR="00761C26" w:rsidRDefault="00761C26" w:rsidP="00761C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Matilda MAGGES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d.1412)</w:t>
      </w:r>
    </w:p>
    <w:p w14:paraId="1E9B6CE0" w14:textId="77777777" w:rsidR="00761C26" w:rsidRDefault="00761C26" w:rsidP="00761C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BAC7F6D" w14:textId="77777777" w:rsidR="00761C26" w:rsidRDefault="00761C26" w:rsidP="00761C2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A15F53" w14:textId="77777777" w:rsidR="00761C26" w:rsidRDefault="00761C26" w:rsidP="00761C2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D2CE1D" w14:textId="77777777" w:rsidR="00761C26" w:rsidRDefault="00761C26" w:rsidP="00761C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Aug.1412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423A1C01" w14:textId="77777777" w:rsidR="00761C26" w:rsidRDefault="00761C26" w:rsidP="00761C26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p.257)</w:t>
      </w:r>
    </w:p>
    <w:p w14:paraId="4A513AAA" w14:textId="77777777" w:rsidR="00761C26" w:rsidRDefault="00761C26" w:rsidP="00761C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Dec.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29445F9B" w14:textId="77777777" w:rsidR="00761C26" w:rsidRDefault="00761C26" w:rsidP="00761C2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147A9A" w14:textId="77777777" w:rsidR="00761C26" w:rsidRDefault="00761C26" w:rsidP="00761C2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B02FC1" w14:textId="77777777" w:rsidR="00761C26" w:rsidRDefault="00761C26" w:rsidP="00761C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May 2023</w:t>
      </w:r>
    </w:p>
    <w:p w14:paraId="67C226C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E7856" w14:textId="77777777" w:rsidR="00761C26" w:rsidRDefault="00761C26" w:rsidP="009139A6">
      <w:r>
        <w:separator/>
      </w:r>
    </w:p>
  </w:endnote>
  <w:endnote w:type="continuationSeparator" w:id="0">
    <w:p w14:paraId="61F10B1C" w14:textId="77777777" w:rsidR="00761C26" w:rsidRDefault="00761C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729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256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0C2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6BE3F" w14:textId="77777777" w:rsidR="00761C26" w:rsidRDefault="00761C26" w:rsidP="009139A6">
      <w:r>
        <w:separator/>
      </w:r>
    </w:p>
  </w:footnote>
  <w:footnote w:type="continuationSeparator" w:id="0">
    <w:p w14:paraId="59498A2E" w14:textId="77777777" w:rsidR="00761C26" w:rsidRDefault="00761C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541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F8D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45E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C26"/>
    <w:rsid w:val="000666E0"/>
    <w:rsid w:val="002510B7"/>
    <w:rsid w:val="005C130B"/>
    <w:rsid w:val="00761C2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0C5C0"/>
  <w15:chartTrackingRefBased/>
  <w15:docId w15:val="{79CB2606-DE19-4648-BF94-1B4E5D79E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C26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2023-06-18T19:50:00Z</dcterms:created>
  <dcterms:modified xsi:type="dcterms:W3CDTF">2023-06-18T19:51:00Z</dcterms:modified>
</cp:coreProperties>
</file>